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E71A3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E71A3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E71A3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E71A3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084FF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11091/001-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E71A3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E71A3" w:rsidRPr="008E71A3">
          <w:rPr>
            <w:bCs/>
          </w:rPr>
          <w:t>24</w:t>
        </w:r>
        <w:r w:rsidR="008E71A3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084FF1" w:rsidRPr="00084FF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084FF1" w:rsidRPr="00084FF1">
          <w:rPr>
            <w:rStyle w:val="aa"/>
          </w:rPr>
          <w:t>440052, г. Пенза, ул. Ново-Тамбовская, д.9;</w:t>
        </w:r>
        <w:r w:rsidR="00084FF1" w:rsidRPr="00084FF1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084FF1" w:rsidRPr="00084FF1">
          <w:rPr>
            <w:rStyle w:val="aa"/>
          </w:rPr>
          <w:t xml:space="preserve"> Отделение физиотерапии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084FF1" w:rsidRPr="00084FF1">
          <w:rPr>
            <w:u w:val="single"/>
          </w:rPr>
          <w:t xml:space="preserve"> 11091/001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084FF1" w:rsidRPr="00084FF1">
          <w:rPr>
            <w:rStyle w:val="aa"/>
          </w:rPr>
          <w:t xml:space="preserve"> Заведующий отделением - врач-физиотерапевт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084FF1" w:rsidRPr="00084FF1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084FF1" w:rsidRPr="00084FF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E71A3" w:rsidRPr="00A31431" w:rsidTr="00C30AD7">
        <w:trPr>
          <w:jc w:val="center"/>
        </w:trPr>
        <w:tc>
          <w:tcPr>
            <w:tcW w:w="4678" w:type="dxa"/>
            <w:vAlign w:val="center"/>
          </w:tcPr>
          <w:p w:rsidR="008E71A3" w:rsidRPr="00A31431" w:rsidRDefault="008E71A3" w:rsidP="008E71A3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E71A3" w:rsidRPr="00A31431" w:rsidRDefault="008E71A3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E71A3" w:rsidRPr="00A31431" w:rsidRDefault="008E71A3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E71A3" w:rsidRPr="00A31431" w:rsidRDefault="008E71A3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E71A3" w:rsidRPr="00A31431" w:rsidRDefault="008E71A3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E71A3" w:rsidRPr="008E71A3" w:rsidRDefault="0024560D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E71A3" w:rsidRPr="008E71A3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E71A3" w:rsidRPr="008E71A3" w:rsidRDefault="008E71A3" w:rsidP="00AD14A4">
      <w:r w:rsidRPr="008E71A3">
        <w:t>- Руководство по эксплуатации шумомера интегрирующего виброметра ШИ-01В МГФК.968620.110РЭ;</w:t>
      </w:r>
    </w:p>
    <w:p w:rsidR="008E71A3" w:rsidRPr="008E71A3" w:rsidRDefault="008E71A3" w:rsidP="00AD14A4">
      <w:r w:rsidRPr="008E71A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E71A3" w:rsidP="00AD14A4">
      <w:r w:rsidRPr="008E71A3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24560D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084FF1" w:rsidRPr="00084FF1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E71A3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E71A3" w:rsidRPr="00A31431" w:rsidTr="00C30AD7">
        <w:trPr>
          <w:jc w:val="center"/>
        </w:trPr>
        <w:tc>
          <w:tcPr>
            <w:tcW w:w="3085" w:type="dxa"/>
            <w:vAlign w:val="center"/>
          </w:tcPr>
          <w:p w:rsidR="008E71A3" w:rsidRPr="00A31431" w:rsidRDefault="008E71A3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E71A3" w:rsidRPr="00A31431" w:rsidRDefault="008E71A3" w:rsidP="007C56B5">
            <w:pPr>
              <w:pStyle w:val="a8"/>
            </w:pPr>
            <w:r>
              <w:t>48.3; 8.3; 48.0</w:t>
            </w:r>
          </w:p>
        </w:tc>
        <w:tc>
          <w:tcPr>
            <w:tcW w:w="2108" w:type="dxa"/>
            <w:vAlign w:val="center"/>
          </w:tcPr>
          <w:p w:rsidR="008E71A3" w:rsidRPr="00A31431" w:rsidRDefault="008E71A3" w:rsidP="007C56B5">
            <w:pPr>
              <w:pStyle w:val="a8"/>
            </w:pPr>
            <w:r>
              <w:t>46.4</w:t>
            </w:r>
          </w:p>
        </w:tc>
        <w:tc>
          <w:tcPr>
            <w:tcW w:w="1843" w:type="dxa"/>
            <w:vAlign w:val="center"/>
          </w:tcPr>
          <w:p w:rsidR="008E71A3" w:rsidRPr="00A31431" w:rsidRDefault="008E71A3" w:rsidP="007C56B5">
            <w:pPr>
              <w:pStyle w:val="a8"/>
            </w:pPr>
            <w:r>
              <w:t>252</w:t>
            </w:r>
          </w:p>
        </w:tc>
        <w:tc>
          <w:tcPr>
            <w:tcW w:w="1418" w:type="dxa"/>
            <w:vAlign w:val="center"/>
          </w:tcPr>
          <w:p w:rsidR="008E71A3" w:rsidRPr="00A31431" w:rsidRDefault="008E71A3" w:rsidP="007C56B5">
            <w:pPr>
              <w:pStyle w:val="a8"/>
            </w:pPr>
            <w:r>
              <w:t>252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24560D" w:rsidP="00FE033F">
      <w:pPr>
        <w:pStyle w:val="a6"/>
      </w:pPr>
      <w:fldSimple w:instr=" DOCVARIABLE  shum_result \* MERGEFORMAT ">
        <w:r w:rsidR="008E71A3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43.6 дБА со стандартной неопределенностью, равной 13.34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E71A3" w:rsidRPr="00A31431" w:rsidTr="006939DC">
        <w:trPr>
          <w:jc w:val="center"/>
        </w:trPr>
        <w:tc>
          <w:tcPr>
            <w:tcW w:w="3728" w:type="dxa"/>
            <w:vAlign w:val="center"/>
          </w:tcPr>
          <w:p w:rsidR="008E71A3" w:rsidRPr="00A31431" w:rsidRDefault="008E71A3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E71A3" w:rsidRPr="00A31431" w:rsidRDefault="008E71A3" w:rsidP="00E576CE">
            <w:pPr>
              <w:pStyle w:val="a8"/>
            </w:pPr>
            <w:r>
              <w:t>43.6</w:t>
            </w:r>
          </w:p>
        </w:tc>
        <w:tc>
          <w:tcPr>
            <w:tcW w:w="2318" w:type="dxa"/>
            <w:vAlign w:val="center"/>
          </w:tcPr>
          <w:p w:rsidR="008E71A3" w:rsidRPr="00A31431" w:rsidRDefault="008E71A3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E71A3" w:rsidRPr="00A31431" w:rsidRDefault="008E71A3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24560D" w:rsidP="00D76DF8">
      <w:fldSimple w:instr=" DOCVARIABLE att_zakl \* MERGEFORMAT ">
        <w:r w:rsidR="008E71A3" w:rsidRPr="008E71A3">
          <w:rPr>
            <w:bCs/>
          </w:rPr>
          <w:t>-</w:t>
        </w:r>
        <w:r w:rsidR="008E71A3" w:rsidRPr="008E71A3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8E71A3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E71A3" w:rsidTr="008E71A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E71A3" w:rsidRDefault="008E71A3" w:rsidP="00AA46ED">
            <w:pPr>
              <w:pStyle w:val="a8"/>
            </w:pPr>
            <w:r w:rsidRPr="008E71A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E71A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E71A3" w:rsidRDefault="008E71A3" w:rsidP="00AA46ED">
            <w:pPr>
              <w:pStyle w:val="a8"/>
            </w:pPr>
            <w:r w:rsidRPr="008E71A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E71A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E71A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E71A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E71A3" w:rsidRDefault="008E71A3" w:rsidP="00AA46ED">
            <w:pPr>
              <w:pStyle w:val="a8"/>
            </w:pPr>
            <w:r w:rsidRPr="008E71A3">
              <w:t>Митяева Ольга Александровна</w:t>
            </w:r>
          </w:p>
        </w:tc>
      </w:tr>
      <w:tr w:rsidR="00AA46ED" w:rsidRPr="008E71A3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E71A3" w:rsidRDefault="008E71A3" w:rsidP="00AA46ED">
            <w:pPr>
              <w:pStyle w:val="a8"/>
              <w:rPr>
                <w:b/>
                <w:vertAlign w:val="superscript"/>
              </w:rPr>
            </w:pPr>
            <w:r w:rsidRPr="008E71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E71A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E71A3" w:rsidRDefault="008E71A3" w:rsidP="00AA46ED">
            <w:pPr>
              <w:pStyle w:val="a8"/>
              <w:rPr>
                <w:b/>
                <w:vertAlign w:val="superscript"/>
              </w:rPr>
            </w:pPr>
            <w:r w:rsidRPr="008E71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E71A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E71A3" w:rsidRDefault="008E71A3" w:rsidP="00AA46ED">
            <w:pPr>
              <w:pStyle w:val="a8"/>
              <w:rPr>
                <w:b/>
                <w:vertAlign w:val="superscript"/>
              </w:rPr>
            </w:pPr>
            <w:r w:rsidRPr="008E71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E71A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E71A3" w:rsidRDefault="008E71A3" w:rsidP="00AA46ED">
            <w:pPr>
              <w:pStyle w:val="a8"/>
              <w:rPr>
                <w:b/>
                <w:vertAlign w:val="superscript"/>
              </w:rPr>
            </w:pPr>
            <w:r w:rsidRPr="008E71A3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E71A3" w:rsidTr="008E71A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E71A3" w:rsidRDefault="008E71A3" w:rsidP="00305844">
            <w:pPr>
              <w:pStyle w:val="a8"/>
            </w:pPr>
            <w:r w:rsidRPr="008E71A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E71A3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E71A3" w:rsidRDefault="008E71A3" w:rsidP="00305844">
            <w:pPr>
              <w:pStyle w:val="a8"/>
            </w:pPr>
            <w:r w:rsidRPr="008E71A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E71A3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E71A3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E71A3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E71A3" w:rsidRDefault="008E71A3" w:rsidP="00305844">
            <w:pPr>
              <w:pStyle w:val="a8"/>
            </w:pPr>
            <w:r w:rsidRPr="008E71A3">
              <w:t>Лукичев Дмитрий Олегович</w:t>
            </w:r>
          </w:p>
        </w:tc>
      </w:tr>
      <w:tr w:rsidR="00305844" w:rsidRPr="008E71A3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E71A3" w:rsidRDefault="008E71A3" w:rsidP="00305844">
            <w:pPr>
              <w:pStyle w:val="a8"/>
              <w:rPr>
                <w:b/>
                <w:vertAlign w:val="superscript"/>
              </w:rPr>
            </w:pPr>
            <w:r w:rsidRPr="008E71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E71A3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E71A3" w:rsidRDefault="008E71A3" w:rsidP="00305844">
            <w:pPr>
              <w:pStyle w:val="a8"/>
              <w:rPr>
                <w:b/>
                <w:vertAlign w:val="superscript"/>
              </w:rPr>
            </w:pPr>
            <w:r w:rsidRPr="008E71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E71A3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E71A3" w:rsidRDefault="008E71A3" w:rsidP="00305844">
            <w:pPr>
              <w:pStyle w:val="a8"/>
              <w:rPr>
                <w:b/>
                <w:vertAlign w:val="superscript"/>
              </w:rPr>
            </w:pPr>
            <w:r w:rsidRPr="008E71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E71A3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E71A3" w:rsidRDefault="008E71A3" w:rsidP="00305844">
            <w:pPr>
              <w:pStyle w:val="a8"/>
              <w:rPr>
                <w:b/>
                <w:vertAlign w:val="superscript"/>
              </w:rPr>
            </w:pPr>
            <w:r w:rsidRPr="008E71A3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1A3" w:rsidRDefault="008E71A3" w:rsidP="0076042D">
      <w:pPr>
        <w:pStyle w:val="a9"/>
      </w:pPr>
      <w:r>
        <w:separator/>
      </w:r>
    </w:p>
  </w:endnote>
  <w:endnote w:type="continuationSeparator" w:id="0">
    <w:p w:rsidR="008E71A3" w:rsidRDefault="008E71A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084FF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11091/001-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24560D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24560D" w:rsidRPr="00C30AD7">
            <w:rPr>
              <w:rStyle w:val="ad"/>
              <w:sz w:val="20"/>
              <w:szCs w:val="20"/>
            </w:rPr>
            <w:fldChar w:fldCharType="separate"/>
          </w:r>
          <w:r w:rsidR="00084FF1">
            <w:rPr>
              <w:rStyle w:val="ad"/>
              <w:noProof/>
              <w:sz w:val="20"/>
              <w:szCs w:val="20"/>
            </w:rPr>
            <w:t>1</w:t>
          </w:r>
          <w:r w:rsidR="0024560D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84FF1" w:rsidRPr="00084FF1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1A3" w:rsidRDefault="008E71A3" w:rsidP="0076042D">
      <w:pPr>
        <w:pStyle w:val="a9"/>
      </w:pPr>
      <w:r>
        <w:separator/>
      </w:r>
    </w:p>
  </w:footnote>
  <w:footnote w:type="continuationSeparator" w:id="0">
    <w:p w:rsidR="008E71A3" w:rsidRDefault="008E71A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физиотерапии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1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15D0D5F08A47D9A139D240E25DD787"/>
    <w:docVar w:name="rm_id" w:val="111"/>
    <w:docVar w:name="rm_name" w:val=" Заведующий отделением - врач-физиотерапевт "/>
    <w:docVar w:name="rm_number" w:val=" 11091/001 "/>
    <w:docVar w:name="shum_result" w:val="Эквивалентный уровень звука за 8-часовой рабочий день на данном рабочем месте составляет 43.6 дБА со стандартной неопределенностью, равной 13.3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3.34"/>
    <w:docVar w:name="version" w:val="51"/>
    <w:docVar w:name="zona_name" w:val="Кабинет"/>
    <w:docVar w:name="zona_time" w:val="70"/>
  </w:docVars>
  <w:rsids>
    <w:rsidRoot w:val="0024560D"/>
    <w:rsid w:val="00025683"/>
    <w:rsid w:val="00034251"/>
    <w:rsid w:val="00046815"/>
    <w:rsid w:val="0005566C"/>
    <w:rsid w:val="00072388"/>
    <w:rsid w:val="00084FF1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4560D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8E71A3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2016-11-24T07:32:00Z</dcterms:created>
  <dcterms:modified xsi:type="dcterms:W3CDTF">2016-11-25T06:18:00Z</dcterms:modified>
</cp:coreProperties>
</file>